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fldSimple w:instr="DOCVARIABLE &quot;SP_FUNC: GetFixingSign(CONTEXT)&quot; \* MERGEFORMAT">
        <w:r w:rsidR="00E95657">
          <w:rPr>
            <w:b/>
            <w:sz w:val="22"/>
            <w:szCs w:val="22"/>
          </w:rPr>
          <w:t xml:space="preserve"> </w:t>
        </w:r>
      </w:fldSimple>
    </w:p>
    <w:p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ведения личного подсобного хозяйства </w:t>
      </w:r>
      <w:r w:rsidR="00673A65" w:rsidRPr="004F521B">
        <w:rPr>
          <w:b/>
          <w:sz w:val="26"/>
          <w:szCs w:val="26"/>
        </w:rPr>
        <w:t>(АУКЦИОН)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:rsidTr="001D2CAD">
        <w:tc>
          <w:tcPr>
            <w:tcW w:w="4998" w:type="dxa"/>
            <w:shd w:val="clear" w:color="auto" w:fill="auto"/>
          </w:tcPr>
          <w:p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73A65" w:rsidRPr="00DD0A10" w:rsidRDefault="00BE65A0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r>
        <w:rPr>
          <w:b/>
          <w:bCs/>
          <w:color w:val="000000"/>
          <w:sz w:val="23"/>
          <w:szCs w:val="23"/>
        </w:rPr>
        <w:t>Администрация</w:t>
      </w:r>
      <w:r w:rsidRPr="00E95657">
        <w:rPr>
          <w:b/>
          <w:bCs/>
          <w:color w:val="000000"/>
          <w:sz w:val="23"/>
          <w:szCs w:val="23"/>
        </w:rPr>
        <w:t xml:space="preserve"> </w:t>
      </w:r>
      <w:r w:rsidRPr="00CD512E">
        <w:rPr>
          <w:b/>
          <w:bCs/>
          <w:color w:val="000000"/>
          <w:sz w:val="23"/>
          <w:szCs w:val="23"/>
        </w:rPr>
        <w:t>Златоусто</w:t>
      </w:r>
      <w:r>
        <w:rPr>
          <w:b/>
          <w:bCs/>
          <w:color w:val="000000"/>
          <w:sz w:val="23"/>
          <w:szCs w:val="23"/>
        </w:rPr>
        <w:t>вского городского округа</w:t>
      </w:r>
      <w:r w:rsidRPr="00CD512E">
        <w:rPr>
          <w:b/>
          <w:bCs/>
          <w:color w:val="000000"/>
          <w:sz w:val="23"/>
          <w:szCs w:val="23"/>
        </w:rPr>
        <w:t xml:space="preserve"> от имени Муниципального образования Златоустовский городской округ, </w:t>
      </w:r>
      <w:r w:rsidRPr="00413556">
        <w:rPr>
          <w:color w:val="000000"/>
          <w:sz w:val="23"/>
          <w:szCs w:val="23"/>
        </w:rPr>
        <w:t xml:space="preserve">в лице заместителя </w:t>
      </w:r>
      <w:r>
        <w:rPr>
          <w:color w:val="000000"/>
          <w:sz w:val="23"/>
          <w:szCs w:val="23"/>
        </w:rPr>
        <w:t>Главы Златоустовского городского округа по имуществу и финансам Дьячкова Артема Алексеевича, действующего на основании</w:t>
      </w:r>
      <w:r w:rsidRPr="00413556">
        <w:rPr>
          <w:color w:val="00000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Постановления Администрации Златоустовского городского округа от 30.03.2022г №126-П/АДМ</w:t>
      </w:r>
      <w:r w:rsidRPr="007A3532">
        <w:rPr>
          <w:sz w:val="23"/>
          <w:szCs w:val="23"/>
        </w:rPr>
        <w:t xml:space="preserve">, именуемый </w:t>
      </w:r>
      <w:r w:rsidRPr="007A3532">
        <w:rPr>
          <w:b/>
          <w:bCs/>
          <w:sz w:val="23"/>
          <w:szCs w:val="23"/>
        </w:rPr>
        <w:t xml:space="preserve">"Арендодатель", </w:t>
      </w:r>
      <w:r w:rsidRPr="007A3532">
        <w:rPr>
          <w:sz w:val="23"/>
          <w:szCs w:val="23"/>
        </w:rPr>
        <w:t xml:space="preserve">с одной стороны, </w:t>
      </w:r>
      <w:r w:rsidRPr="00CD512E">
        <w:rPr>
          <w:color w:val="000000"/>
          <w:sz w:val="23"/>
          <w:szCs w:val="23"/>
        </w:rPr>
        <w:t xml:space="preserve">и </w:t>
      </w:r>
      <w:fldSimple w:instr="DOCVARIABLE &quot;SP_FUNC: GetInfo_Ar (CONTEXT)&quot; \* MERGEFORMAT ">
        <w:r w:rsidRPr="00CD512E">
          <w:rPr>
            <w:b/>
            <w:color w:val="000000"/>
            <w:sz w:val="23"/>
            <w:szCs w:val="23"/>
          </w:rPr>
          <w:t xml:space="preserve">_____________________________ года рождения, место рождения ________________________, пол ______________, гражданин России, зарегистрированный по месту жительства по адресу: ______________________________________________________, паспорт: ____________________ выдан: __________________________________________________________, именуемый в дальнейшем «Арендатор», </w:t>
        </w:r>
      </w:fldSimple>
      <w:r w:rsidR="00673A65" w:rsidRPr="00DD0A10">
        <w:rPr>
          <w:b/>
          <w:bCs/>
          <w:color w:val="000000" w:themeColor="text1"/>
          <w:sz w:val="23"/>
          <w:szCs w:val="23"/>
        </w:rPr>
        <w:t xml:space="preserve"> </w:t>
      </w:r>
      <w:r w:rsidR="00673A65" w:rsidRPr="00DD0A10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договор</w:t>
      </w:r>
      <w:r w:rsidR="00340577">
        <w:rPr>
          <w:iCs/>
          <w:color w:val="000000" w:themeColor="text1"/>
          <w:sz w:val="23"/>
          <w:szCs w:val="23"/>
        </w:rPr>
        <w:t xml:space="preserve"> (далее – Договор)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 xml:space="preserve"> </w:t>
      </w:r>
      <w:r w:rsidR="00673A65" w:rsidRPr="00DD0A10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="00673A65" w:rsidRPr="00DD0A10">
        <w:rPr>
          <w:i/>
          <w:iCs/>
          <w:color w:val="000000" w:themeColor="text1"/>
          <w:sz w:val="23"/>
          <w:szCs w:val="23"/>
        </w:rPr>
        <w:t>:</w:t>
      </w:r>
    </w:p>
    <w:p w:rsidR="00AC7F53" w:rsidRPr="00DD0A10" w:rsidRDefault="00673A65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ОБЩИЕ ПОЛОЖЕНИЯ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Арендодатель обязуется предоставить, а Арендатор обязуется принять в аренду </w:t>
      </w:r>
      <w:r w:rsidRPr="002464C1">
        <w:rPr>
          <w:sz w:val="23"/>
          <w:szCs w:val="23"/>
        </w:rPr>
        <w:fldChar w:fldCharType="begin"/>
      </w:r>
      <w:r w:rsidRPr="002464C1">
        <w:rPr>
          <w:sz w:val="23"/>
          <w:szCs w:val="23"/>
        </w:rPr>
        <w:instrText xml:space="preserve">DOCVARIABLE "SP_FUNC:GetVivodOjectov(CONTEXT)"  \* MERGEFORMAT </w:instrText>
      </w:r>
      <w:r w:rsidRPr="002464C1">
        <w:rPr>
          <w:sz w:val="23"/>
          <w:szCs w:val="23"/>
        </w:rPr>
        <w:fldChar w:fldCharType="separate"/>
      </w:r>
      <w:r w:rsidRPr="002464C1">
        <w:rPr>
          <w:sz w:val="23"/>
          <w:szCs w:val="23"/>
        </w:rPr>
        <w:t xml:space="preserve"> земельный участок (далее - Объект) из земель населённых пунктов с кадастровым номером_____________________    площадью _______ кв. м., расположенный по адресному ориентиру:_________________________________________. </w:t>
      </w:r>
      <w:r w:rsidRPr="0086325B">
        <w:rPr>
          <w:color w:val="385623"/>
          <w:sz w:val="23"/>
          <w:szCs w:val="23"/>
        </w:rPr>
        <w:t>Вид разрешенного</w:t>
      </w:r>
      <w:r w:rsidRPr="002464C1">
        <w:rPr>
          <w:sz w:val="23"/>
          <w:szCs w:val="23"/>
        </w:rPr>
        <w:t xml:space="preserve"> использования (целевое назначение) земельного участка: ______________________________________________  .</w:t>
      </w:r>
      <w:r w:rsidRPr="002464C1">
        <w:rPr>
          <w:sz w:val="23"/>
          <w:szCs w:val="23"/>
        </w:rPr>
        <w:fldChar w:fldCharType="end"/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Настоящий Договор заключается</w:t>
      </w:r>
      <w:r w:rsidRPr="002464C1">
        <w:rPr>
          <w:sz w:val="23"/>
          <w:szCs w:val="23"/>
        </w:rPr>
        <w:t xml:space="preserve"> на основании </w:t>
      </w:r>
      <w:r w:rsidRPr="002464C1">
        <w:rPr>
          <w:sz w:val="23"/>
          <w:szCs w:val="23"/>
        </w:rPr>
        <w:fldChar w:fldCharType="begin"/>
      </w:r>
      <w:r w:rsidRPr="002464C1">
        <w:rPr>
          <w:sz w:val="23"/>
          <w:szCs w:val="23"/>
        </w:rPr>
        <w:instrText xml:space="preserve">DOCVARIABLE "SP_FUNC: GetObjectRegin (CONTEXT)" \* MERGEFORMAT </w:instrText>
      </w:r>
      <w:r w:rsidRPr="002464C1">
        <w:rPr>
          <w:sz w:val="23"/>
          <w:szCs w:val="23"/>
        </w:rPr>
        <w:fldChar w:fldCharType="separate"/>
      </w:r>
      <w:r w:rsidRPr="002464C1">
        <w:rPr>
          <w:sz w:val="23"/>
          <w:szCs w:val="23"/>
        </w:rPr>
        <w:t>Протокола</w:t>
      </w:r>
      <w:r w:rsidRPr="0086325B">
        <w:rPr>
          <w:color w:val="385623"/>
          <w:sz w:val="23"/>
          <w:szCs w:val="23"/>
        </w:rPr>
        <w:t xml:space="preserve"> о результатах электронного</w:t>
      </w:r>
      <w:r w:rsidRPr="002464C1">
        <w:rPr>
          <w:sz w:val="23"/>
          <w:szCs w:val="23"/>
        </w:rPr>
        <w:t xml:space="preserve"> аукциона на право заключения договора аренды земельного участка в размере ежегодной арендной платы от ______________г. </w:t>
      </w:r>
      <w:r w:rsidRPr="002464C1">
        <w:rPr>
          <w:sz w:val="23"/>
          <w:szCs w:val="23"/>
        </w:rPr>
        <w:fldChar w:fldCharType="end"/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Сведения о земельном участке, изложенные в </w:t>
      </w:r>
      <w:r w:rsidRPr="0086325B">
        <w:rPr>
          <w:color w:val="385623"/>
          <w:sz w:val="23"/>
          <w:szCs w:val="23"/>
        </w:rPr>
        <w:t>настоящем</w:t>
      </w:r>
      <w:r w:rsidRPr="002464C1">
        <w:rPr>
          <w:sz w:val="23"/>
          <w:szCs w:val="23"/>
        </w:rPr>
        <w:t xml:space="preserve">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Настоящий договор действует сроком </w:t>
      </w:r>
      <w:r w:rsidRPr="002464C1">
        <w:rPr>
          <w:sz w:val="23"/>
          <w:szCs w:val="23"/>
        </w:rPr>
        <w:fldChar w:fldCharType="begin"/>
      </w:r>
      <w:r w:rsidRPr="002464C1">
        <w:rPr>
          <w:sz w:val="23"/>
          <w:szCs w:val="23"/>
        </w:rPr>
        <w:instrText xml:space="preserve">DOCVARIABLE "SP_FUNC: GetEndDateMovesetDoc (CONTEXT)" \* MERGEFORMAT </w:instrText>
      </w:r>
      <w:r w:rsidRPr="002464C1">
        <w:rPr>
          <w:sz w:val="23"/>
          <w:szCs w:val="23"/>
        </w:rPr>
        <w:fldChar w:fldCharType="separate"/>
      </w:r>
      <w:r w:rsidRPr="002464C1">
        <w:rPr>
          <w:sz w:val="23"/>
          <w:szCs w:val="23"/>
        </w:rPr>
        <w:t>20 лет</w:t>
      </w:r>
      <w:r w:rsidRPr="002464C1">
        <w:rPr>
          <w:sz w:val="23"/>
          <w:szCs w:val="23"/>
        </w:rPr>
        <w:fldChar w:fldCharType="end"/>
      </w:r>
      <w:r w:rsidRPr="002464C1">
        <w:rPr>
          <w:sz w:val="23"/>
          <w:szCs w:val="23"/>
        </w:rPr>
        <w:t>.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340577">
        <w:rPr>
          <w:b/>
          <w:sz w:val="23"/>
          <w:szCs w:val="23"/>
        </w:rPr>
        <w:t>Договор не может быть возобновлен на неопределенный срок</w:t>
      </w:r>
      <w:r w:rsidRPr="002464C1">
        <w:rPr>
          <w:sz w:val="23"/>
          <w:szCs w:val="23"/>
        </w:rPr>
        <w:t>.</w:t>
      </w:r>
    </w:p>
    <w:p w:rsidR="00E52809" w:rsidRPr="00DD0A10" w:rsidRDefault="00E52809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ПЛАТЕЖИ И РАСЧЕТЫ ПО ДОГОВОРУ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bookmarkStart w:id="0" w:name="OLE_LINK1"/>
      <w:bookmarkStart w:id="1" w:name="OLE_LINK2"/>
      <w:r w:rsidRPr="002464C1">
        <w:rPr>
          <w:sz w:val="23"/>
          <w:szCs w:val="23"/>
        </w:rPr>
        <w:t>Размер ежегодной арендной платы за Объект определен по результатам аукциона и составляет _____________</w:t>
      </w:r>
      <w:r w:rsidRPr="002464C1">
        <w:rPr>
          <w:b/>
          <w:sz w:val="23"/>
          <w:szCs w:val="23"/>
        </w:rPr>
        <w:t xml:space="preserve"> (_____________________________)</w:t>
      </w:r>
      <w:r w:rsidRPr="002464C1">
        <w:rPr>
          <w:sz w:val="23"/>
          <w:szCs w:val="23"/>
        </w:rPr>
        <w:t xml:space="preserve"> </w:t>
      </w:r>
      <w:r w:rsidRPr="002464C1">
        <w:rPr>
          <w:b/>
          <w:sz w:val="23"/>
          <w:szCs w:val="23"/>
        </w:rPr>
        <w:t>рублей</w:t>
      </w:r>
      <w:r w:rsidRPr="002464C1">
        <w:rPr>
          <w:sz w:val="23"/>
          <w:szCs w:val="23"/>
        </w:rPr>
        <w:t>.</w:t>
      </w:r>
    </w:p>
    <w:p w:rsidR="00340577" w:rsidRDefault="00340577" w:rsidP="00340577">
      <w:pPr>
        <w:pStyle w:val="2"/>
        <w:ind w:left="426" w:hanging="426"/>
        <w:rPr>
          <w:sz w:val="23"/>
          <w:szCs w:val="23"/>
        </w:rPr>
      </w:pPr>
      <w:r w:rsidRPr="00476C35">
        <w:rPr>
          <w:sz w:val="23"/>
          <w:szCs w:val="23"/>
        </w:rPr>
        <w:t>Сумма задатка в размере _______(______________________________)рублей, внесенная Арендатором для участия в аукционе, включается в общий размер арендной платы.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Арендатор обязуется в</w:t>
      </w:r>
      <w:r w:rsidRPr="002464C1">
        <w:rPr>
          <w:sz w:val="23"/>
          <w:szCs w:val="23"/>
        </w:rPr>
        <w:t xml:space="preserve"> течение 10 дней после подписания </w:t>
      </w:r>
      <w:r w:rsidRPr="0086325B">
        <w:rPr>
          <w:color w:val="385623"/>
          <w:sz w:val="23"/>
          <w:szCs w:val="23"/>
        </w:rPr>
        <w:t>настоящего Д</w:t>
      </w:r>
      <w:r w:rsidRPr="002464C1">
        <w:rPr>
          <w:sz w:val="23"/>
          <w:szCs w:val="23"/>
        </w:rPr>
        <w:t>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случае неверного заполнения платежных документов платеж считается не уплаченным.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арендной плате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пени (штрафу)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текущих платежей.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:rsidR="00193CC7" w:rsidRPr="00DD0A10" w:rsidRDefault="00193CC7" w:rsidP="00830FCE">
      <w:pPr>
        <w:pStyle w:val="2"/>
        <w:numPr>
          <w:ilvl w:val="0"/>
          <w:numId w:val="0"/>
        </w:numPr>
        <w:ind w:left="357"/>
        <w:rPr>
          <w:sz w:val="23"/>
          <w:szCs w:val="23"/>
        </w:rPr>
      </w:pPr>
    </w:p>
    <w:bookmarkEnd w:id="0"/>
    <w:bookmarkEnd w:id="1"/>
    <w:p w:rsidR="00830FCE" w:rsidRPr="00DD0A10" w:rsidRDefault="00830FCE" w:rsidP="00830FCE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lastRenderedPageBreak/>
        <w:t>ПРАВА СТОРОН</w:t>
      </w:r>
    </w:p>
    <w:p w:rsidR="00340577" w:rsidRPr="00340577" w:rsidRDefault="00340577" w:rsidP="00340577">
      <w:pPr>
        <w:pStyle w:val="2"/>
        <w:ind w:left="426" w:hanging="426"/>
        <w:rPr>
          <w:b/>
          <w:sz w:val="23"/>
          <w:szCs w:val="23"/>
        </w:rPr>
      </w:pPr>
      <w:r w:rsidRPr="00340577">
        <w:rPr>
          <w:b/>
          <w:sz w:val="23"/>
          <w:szCs w:val="23"/>
        </w:rPr>
        <w:t>Арендодатель имеет право: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3.1.1. 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3.1.2. В целях контроля за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 xml:space="preserve">3.2.      </w:t>
      </w:r>
      <w:r w:rsidRPr="00340577">
        <w:rPr>
          <w:b/>
          <w:sz w:val="23"/>
          <w:szCs w:val="23"/>
        </w:rPr>
        <w:t>Арендатор имеет право</w:t>
      </w:r>
      <w:r w:rsidRPr="00447B82">
        <w:rPr>
          <w:sz w:val="23"/>
          <w:szCs w:val="23"/>
        </w:rPr>
        <w:t>: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</w:t>
      </w:r>
      <w:r w:rsidRPr="00447B82">
        <w:rPr>
          <w:color w:val="000000"/>
          <w:sz w:val="23"/>
          <w:szCs w:val="23"/>
        </w:rPr>
        <w:t>.1.</w:t>
      </w:r>
      <w:r w:rsidRPr="00447B82">
        <w:rPr>
          <w:color w:val="000000"/>
          <w:sz w:val="23"/>
          <w:szCs w:val="23"/>
        </w:rPr>
        <w:tab/>
        <w:t>Использовать Объект на условиях, установленных Договором.</w:t>
      </w:r>
    </w:p>
    <w:p w:rsidR="00340577" w:rsidRPr="00447B82" w:rsidRDefault="00340577" w:rsidP="00340577">
      <w:pPr>
        <w:pStyle w:val="3"/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3.2.2.</w:t>
      </w:r>
      <w:r w:rsidRPr="00447B82">
        <w:rPr>
          <w:sz w:val="23"/>
          <w:szCs w:val="23"/>
        </w:rPr>
        <w:tab/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3.2.3. 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 xml:space="preserve">3.3. В соответствии с дополнительным соглашением к </w:t>
      </w:r>
      <w:r>
        <w:rPr>
          <w:sz w:val="23"/>
          <w:szCs w:val="23"/>
        </w:rPr>
        <w:t>настоящему Договору,</w:t>
      </w:r>
      <w:r w:rsidRPr="00447B82">
        <w:rPr>
          <w:sz w:val="23"/>
          <w:szCs w:val="23"/>
        </w:rPr>
        <w:t xml:space="preserve"> составленном в письменном виде и подписанном </w:t>
      </w:r>
      <w:r>
        <w:rPr>
          <w:sz w:val="23"/>
          <w:szCs w:val="23"/>
        </w:rPr>
        <w:t>С</w:t>
      </w:r>
      <w:r w:rsidRPr="00447B82">
        <w:rPr>
          <w:sz w:val="23"/>
          <w:szCs w:val="23"/>
        </w:rPr>
        <w:t>торонами, порядок (периодичность) внесения платежей может быть изменен.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3.4.</w:t>
      </w:r>
      <w:r w:rsidRPr="00447B82">
        <w:rPr>
          <w:sz w:val="23"/>
          <w:szCs w:val="23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:rsidR="00E52809" w:rsidRPr="00DD0A10" w:rsidRDefault="00E52809" w:rsidP="005033B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Обязанности сторон</w:t>
      </w:r>
    </w:p>
    <w:p w:rsidR="00830FCE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 </w:t>
      </w:r>
      <w:r w:rsidR="00782D4F" w:rsidRPr="00DD0A10">
        <w:rPr>
          <w:b/>
          <w:sz w:val="23"/>
          <w:szCs w:val="23"/>
        </w:rPr>
        <w:t>Арендодатель обязуется:</w:t>
      </w:r>
    </w:p>
    <w:p w:rsidR="00830FCE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прекращения Договора принять Объект от Арендатора по акту приема-передачи.</w:t>
      </w:r>
    </w:p>
    <w:p w:rsidR="00782D4F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782D4F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</w:t>
      </w:r>
      <w:r w:rsidR="00782D4F" w:rsidRPr="00DD0A10">
        <w:rPr>
          <w:b/>
          <w:sz w:val="23"/>
          <w:szCs w:val="23"/>
        </w:rPr>
        <w:t>Арендатор обязуется:</w:t>
      </w:r>
    </w:p>
    <w:p w:rsidR="00AA66DC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 xml:space="preserve">Своевременно в течение 10 дней после подписания договора аренды произвести оплату за </w:t>
      </w:r>
      <w:r w:rsidR="003D34E7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>текущий год в полном объеме, и в дальнейшем вносить годовую арендную плату до 10 января текущего года.</w:t>
      </w:r>
      <w:r w:rsidR="00AA66DC" w:rsidRPr="00DD0A10">
        <w:rPr>
          <w:sz w:val="23"/>
          <w:szCs w:val="23"/>
        </w:rPr>
        <w:t xml:space="preserve"> </w:t>
      </w:r>
    </w:p>
    <w:p w:rsidR="00340577" w:rsidRPr="00340577" w:rsidRDefault="00340577" w:rsidP="00340577">
      <w:pPr>
        <w:numPr>
          <w:ilvl w:val="2"/>
          <w:numId w:val="29"/>
        </w:numPr>
        <w:ind w:left="426" w:hanging="426"/>
        <w:jc w:val="both"/>
        <w:rPr>
          <w:color w:val="000000"/>
          <w:sz w:val="23"/>
          <w:szCs w:val="23"/>
        </w:rPr>
      </w:pPr>
      <w:r w:rsidRPr="00340577">
        <w:rPr>
          <w:color w:val="000000"/>
          <w:sz w:val="23"/>
          <w:szCs w:val="23"/>
        </w:rPr>
        <w:t xml:space="preserve">Приступить к использованию земельного участка в соответствии с его целевым назначением в течение трех лет с момента подписания настоящего Договора.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Использовать </w:t>
      </w:r>
      <w:r w:rsidR="00A407D6" w:rsidRPr="00DD0A10">
        <w:rPr>
          <w:color w:val="000000" w:themeColor="text1"/>
          <w:sz w:val="23"/>
          <w:szCs w:val="23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Не нарушать права других землепользователей и природопользователей.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Обеспечивать </w:t>
      </w:r>
      <w:r w:rsidR="00A407D6" w:rsidRPr="00DD0A10">
        <w:rPr>
          <w:color w:val="000000" w:themeColor="text1"/>
          <w:sz w:val="23"/>
          <w:szCs w:val="23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DD0A10">
        <w:rPr>
          <w:color w:val="000000" w:themeColor="text1"/>
          <w:sz w:val="23"/>
          <w:szCs w:val="23"/>
        </w:rPr>
        <w:t>нию</w:t>
      </w:r>
      <w:r w:rsidR="00AA66DC" w:rsidRPr="00DD0A10">
        <w:rPr>
          <w:sz w:val="23"/>
          <w:szCs w:val="23"/>
        </w:rPr>
        <w:t xml:space="preserve"> беспрепятственный доступ на </w:t>
      </w:r>
    </w:p>
    <w:p w:rsidR="00AA66DC" w:rsidRPr="00DD0A10" w:rsidRDefault="00CD512E" w:rsidP="00340577">
      <w:pPr>
        <w:pStyle w:val="3"/>
        <w:ind w:left="426" w:hanging="426"/>
        <w:rPr>
          <w:sz w:val="23"/>
          <w:szCs w:val="23"/>
        </w:rPr>
      </w:pPr>
      <w:r w:rsidRPr="00DD0A10">
        <w:rPr>
          <w:sz w:val="23"/>
          <w:szCs w:val="23"/>
          <w:lang w:val="en-US"/>
        </w:rPr>
        <w:t>o</w:t>
      </w:r>
      <w:r w:rsidR="00A407D6" w:rsidRPr="00DD0A10">
        <w:rPr>
          <w:sz w:val="23"/>
          <w:szCs w:val="23"/>
        </w:rPr>
        <w:t>бъект для его осмотра, осуществления контроля за его использованием и проверки соблюдения условий Договора.</w:t>
      </w:r>
      <w:r w:rsidR="00AA66DC" w:rsidRPr="00DD0A10">
        <w:rPr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 xml:space="preserve"> (загрязнение, захламление, </w:t>
      </w:r>
      <w:r w:rsidRPr="00DD0A10">
        <w:rPr>
          <w:sz w:val="23"/>
          <w:szCs w:val="23"/>
        </w:rPr>
        <w:lastRenderedPageBreak/>
        <w:t>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 w:rsidRPr="00DD0A10">
        <w:rPr>
          <w:sz w:val="23"/>
          <w:szCs w:val="23"/>
        </w:rPr>
        <w:t xml:space="preserve"> </w:t>
      </w:r>
    </w:p>
    <w:p w:rsidR="000D1AC8" w:rsidRPr="00DD0A10" w:rsidRDefault="000D1AC8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Не размещать на Объекте наружной рекламы (плакатов, стендов, щитов и т.д.)</w:t>
      </w:r>
      <w:r w:rsidR="00AA66DC" w:rsidRPr="00DD0A10">
        <w:rPr>
          <w:sz w:val="23"/>
          <w:szCs w:val="23"/>
        </w:rPr>
        <w:t xml:space="preserve">. </w:t>
      </w:r>
    </w:p>
    <w:p w:rsidR="00782D4F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Обеспечивать  в отношении Объекта и прилегающей территории соблюдение: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а) санитарно-эпидемиологических норм и правил;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б) противопожарных норм и правил;</w:t>
      </w:r>
    </w:p>
    <w:p w:rsidR="009E5744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 xml:space="preserve">в) действующих Правил благоустройства территории Златоустовского городского округа; 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г) иных требований законодательства по содержанию данного Объекта.</w:t>
      </w:r>
    </w:p>
    <w:p w:rsidR="00782D4F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sz w:val="23"/>
          <w:szCs w:val="23"/>
        </w:rPr>
        <w:t>4.2.1</w:t>
      </w:r>
      <w:r w:rsidR="00974B56" w:rsidRPr="00DD0A10">
        <w:rPr>
          <w:sz w:val="23"/>
          <w:szCs w:val="23"/>
        </w:rPr>
        <w:t>4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В случае отчуждения (продажи, дарения, мены, передачи) </w:t>
      </w:r>
      <w:r w:rsidR="009E5744" w:rsidRPr="00DD0A10">
        <w:rPr>
          <w:color w:val="000000" w:themeColor="text1"/>
          <w:sz w:val="23"/>
          <w:szCs w:val="23"/>
        </w:rPr>
        <w:t>объекта капитального строительства</w:t>
      </w:r>
      <w:r w:rsidR="00782D4F" w:rsidRPr="00DD0A10">
        <w:rPr>
          <w:color w:val="000000" w:themeColor="text1"/>
          <w:sz w:val="23"/>
          <w:szCs w:val="23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782D4F" w:rsidRPr="00DD0A10">
        <w:rPr>
          <w:color w:val="000000" w:themeColor="text1"/>
          <w:sz w:val="23"/>
          <w:szCs w:val="23"/>
        </w:rPr>
        <w:t xml:space="preserve"> дней после государственной регистрации  сделки уведомить об этом Арендодателя</w:t>
      </w:r>
      <w:r w:rsidR="001C6F32" w:rsidRPr="00DD0A10">
        <w:rPr>
          <w:color w:val="000000" w:themeColor="text1"/>
          <w:sz w:val="23"/>
          <w:szCs w:val="23"/>
        </w:rPr>
        <w:t xml:space="preserve"> путем предоставления копии договора купли-продажи. Лицо приобретшее строение обязано в срок не позднее 1</w:t>
      </w:r>
      <w:r w:rsidR="00752866" w:rsidRPr="00DD0A10">
        <w:rPr>
          <w:color w:val="000000" w:themeColor="text1"/>
          <w:sz w:val="23"/>
          <w:szCs w:val="23"/>
        </w:rPr>
        <w:t>0</w:t>
      </w:r>
      <w:r w:rsidR="001C6F32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1C6F32" w:rsidRPr="00DD0A10">
        <w:rPr>
          <w:color w:val="000000" w:themeColor="text1"/>
          <w:sz w:val="23"/>
          <w:szCs w:val="23"/>
        </w:rPr>
        <w:t xml:space="preserve"> дней обратиться за оформлением прав на Объект.</w:t>
      </w:r>
    </w:p>
    <w:p w:rsidR="00E52809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4.2.1</w:t>
      </w:r>
      <w:r w:rsidR="00974B56" w:rsidRPr="00DD0A10">
        <w:rPr>
          <w:color w:val="000000" w:themeColor="text1"/>
          <w:sz w:val="23"/>
          <w:szCs w:val="23"/>
        </w:rPr>
        <w:t>5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Письменно </w:t>
      </w:r>
      <w:r w:rsidR="009E5744" w:rsidRPr="00DD0A10">
        <w:rPr>
          <w:color w:val="000000" w:themeColor="text1"/>
          <w:sz w:val="23"/>
          <w:szCs w:val="23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ОТВЕТСТВЕННОСТЬ СТОРОН</w:t>
      </w:r>
    </w:p>
    <w:p w:rsidR="00782D4F" w:rsidRPr="00DD0A10" w:rsidRDefault="00782D4F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За неисполнение или ненадлежащее исполнение насто</w:t>
      </w:r>
      <w:r w:rsidRPr="00DD0A10">
        <w:rPr>
          <w:sz w:val="23"/>
          <w:szCs w:val="23"/>
        </w:rPr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DD0A10">
        <w:rPr>
          <w:sz w:val="23"/>
          <w:szCs w:val="23"/>
        </w:rPr>
        <w:softHyphen/>
        <w:t>дерации и нормативными правовыми актами Челябинской области.</w:t>
      </w:r>
    </w:p>
    <w:p w:rsidR="00782D4F" w:rsidRPr="00DD0A10" w:rsidRDefault="003C3539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9C6374" w:rsidRPr="00DD0A10">
        <w:rPr>
          <w:sz w:val="23"/>
          <w:szCs w:val="23"/>
        </w:rPr>
        <w:t>.</w:t>
      </w:r>
      <w:r w:rsidR="00782D4F" w:rsidRPr="00DD0A10">
        <w:rPr>
          <w:sz w:val="23"/>
          <w:szCs w:val="23"/>
        </w:rPr>
        <w:t xml:space="preserve"> 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ОСОБЫЕ УСЛОВИЯ</w:t>
      </w:r>
    </w:p>
    <w:p w:rsidR="00340577" w:rsidRPr="0086325B" w:rsidRDefault="00340577" w:rsidP="00340577">
      <w:pPr>
        <w:pStyle w:val="2"/>
        <w:ind w:left="426" w:hanging="426"/>
        <w:rPr>
          <w:color w:val="385623"/>
          <w:sz w:val="23"/>
          <w:szCs w:val="23"/>
        </w:rPr>
      </w:pPr>
      <w:r w:rsidRPr="002464C1">
        <w:rPr>
          <w:b/>
          <w:sz w:val="23"/>
          <w:szCs w:val="23"/>
        </w:rPr>
        <w:t>Арендатор не вправе</w:t>
      </w:r>
      <w:r w:rsidRPr="002464C1">
        <w:rPr>
          <w:sz w:val="23"/>
          <w:szCs w:val="23"/>
        </w:rPr>
        <w:t xml:space="preserve"> передавать свои права и обязанности по </w:t>
      </w:r>
      <w:r w:rsidRPr="0086325B">
        <w:rPr>
          <w:color w:val="385623"/>
          <w:sz w:val="23"/>
          <w:szCs w:val="23"/>
        </w:rPr>
        <w:t>настоящему</w:t>
      </w:r>
      <w:r w:rsidRPr="002464C1">
        <w:rPr>
          <w:sz w:val="23"/>
          <w:szCs w:val="23"/>
        </w:rPr>
        <w:t xml:space="preserve"> Договору третьим лицам, а также осуществлять перевод долга по обязательствам возникшим из </w:t>
      </w:r>
      <w:r w:rsidRPr="0086325B">
        <w:rPr>
          <w:color w:val="385623"/>
          <w:sz w:val="23"/>
          <w:szCs w:val="23"/>
        </w:rPr>
        <w:t>настоящего Договора.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Внесение изменений в </w:t>
      </w:r>
      <w:r w:rsidRPr="0086325B">
        <w:rPr>
          <w:color w:val="385623"/>
          <w:sz w:val="23"/>
          <w:szCs w:val="23"/>
        </w:rPr>
        <w:t>настоящий</w:t>
      </w:r>
      <w:r w:rsidRPr="002464C1">
        <w:rPr>
          <w:sz w:val="23"/>
          <w:szCs w:val="23"/>
        </w:rPr>
        <w:t xml:space="preserve"> Договор аренды, в части изменения видов разрешенного использования </w:t>
      </w:r>
      <w:r w:rsidRPr="0086325B">
        <w:rPr>
          <w:color w:val="385623"/>
          <w:sz w:val="23"/>
          <w:szCs w:val="23"/>
        </w:rPr>
        <w:t xml:space="preserve">Объекта </w:t>
      </w:r>
      <w:r w:rsidRPr="002464C1">
        <w:rPr>
          <w:sz w:val="23"/>
          <w:szCs w:val="23"/>
        </w:rPr>
        <w:t>не допускается.</w:t>
      </w:r>
    </w:p>
    <w:p w:rsidR="00340577" w:rsidRPr="002464C1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:rsidR="00340577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>6.4. Договор подлежит государственной регистрации в порядке, предусмотренном ч. 2 ст. 19 Федерального закона от 13 июля 2015 г. N 218-ФЗ «О государственной регистрации недвижимости».</w:t>
      </w:r>
    </w:p>
    <w:p w:rsidR="00ED6292" w:rsidRPr="00ED6292" w:rsidRDefault="00ED6292" w:rsidP="00ED6292">
      <w:pPr>
        <w:rPr>
          <w:szCs w:val="24"/>
        </w:rPr>
      </w:pPr>
      <w:r>
        <w:rPr>
          <w:color w:val="000000"/>
          <w:sz w:val="23"/>
          <w:szCs w:val="23"/>
        </w:rPr>
        <w:t xml:space="preserve">6.5. </w:t>
      </w:r>
      <w:r w:rsidRPr="00F27BDF">
        <w:rPr>
          <w:b/>
          <w:color w:val="000000"/>
          <w:sz w:val="22"/>
          <w:szCs w:val="22"/>
        </w:rPr>
        <w:t xml:space="preserve">Ограничения/обременения: </w:t>
      </w:r>
      <w:r w:rsidR="00F27BDF" w:rsidRPr="00F27BDF">
        <w:rPr>
          <w:b/>
          <w:sz w:val="22"/>
          <w:szCs w:val="22"/>
          <w:u w:val="single"/>
        </w:rPr>
        <w:t>нет.</w:t>
      </w:r>
      <w:bookmarkStart w:id="2" w:name="_GoBack"/>
      <w:bookmarkEnd w:id="2"/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ПРЕКРАЩЕНИЕ ДЕЙСТВИЯ ДОГОВОРА</w:t>
      </w:r>
    </w:p>
    <w:p w:rsidR="00340577" w:rsidRPr="002464C1" w:rsidRDefault="009029D6" w:rsidP="00455BB2">
      <w:pPr>
        <w:pStyle w:val="2"/>
        <w:ind w:left="426" w:hanging="426"/>
        <w:rPr>
          <w:sz w:val="23"/>
          <w:szCs w:val="23"/>
        </w:rPr>
      </w:pPr>
      <w:bookmarkStart w:id="3" w:name="OLE_LINK18"/>
      <w:bookmarkStart w:id="4" w:name="OLE_LINK19"/>
      <w:r w:rsidRPr="00DD0A10">
        <w:rPr>
          <w:sz w:val="23"/>
          <w:szCs w:val="23"/>
        </w:rPr>
        <w:t xml:space="preserve"> </w:t>
      </w:r>
      <w:r w:rsidR="00340577" w:rsidRPr="002464C1">
        <w:rPr>
          <w:sz w:val="23"/>
          <w:szCs w:val="23"/>
        </w:rPr>
        <w:t xml:space="preserve">Договор прекращает свое действие по истечении срока, установленного в п. 1.4 Договора, без дополнительного уведомления Арендатора. </w:t>
      </w:r>
    </w:p>
    <w:p w:rsidR="00340577" w:rsidRPr="002464C1" w:rsidRDefault="00340577" w:rsidP="00455BB2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Договор может быть расторгнут: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 xml:space="preserve"> П</w:t>
      </w:r>
      <w:r w:rsidRPr="002464C1">
        <w:rPr>
          <w:sz w:val="23"/>
          <w:szCs w:val="23"/>
        </w:rPr>
        <w:t>о соглашению сторон в порядке, предусмотренном законодательством Российской Федерации.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Досрочно в судебном порядке по требованию </w:t>
      </w:r>
      <w:r w:rsidRPr="0086325B">
        <w:rPr>
          <w:color w:val="385623"/>
          <w:sz w:val="23"/>
          <w:szCs w:val="23"/>
        </w:rPr>
        <w:t xml:space="preserve">Арендодателя при существенном нарушении </w:t>
      </w:r>
      <w:r>
        <w:rPr>
          <w:color w:val="385623"/>
          <w:sz w:val="23"/>
          <w:szCs w:val="23"/>
        </w:rPr>
        <w:t xml:space="preserve">Арендатором </w:t>
      </w:r>
      <w:r w:rsidRPr="0086325B">
        <w:rPr>
          <w:color w:val="385623"/>
          <w:sz w:val="23"/>
          <w:szCs w:val="23"/>
        </w:rPr>
        <w:t xml:space="preserve">условий Договора. </w:t>
      </w:r>
    </w:p>
    <w:p w:rsidR="00340577" w:rsidRPr="00447B82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lastRenderedPageBreak/>
        <w:t>Досрочно в судебном порядке по требованию Арендатора в соответствии со ст. 620 Гражданского кодекса РФ, п. 2 ст. 450 Гражданского кодекса РФ</w:t>
      </w:r>
      <w:r>
        <w:rPr>
          <w:sz w:val="23"/>
          <w:szCs w:val="23"/>
        </w:rPr>
        <w:t>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>
        <w:rPr>
          <w:sz w:val="23"/>
          <w:szCs w:val="23"/>
        </w:rPr>
        <w:t>Досрочно в судебном порядке по требованию Арендодателя в случае неиспользования Арендатором земельного участка в течение трех лет, в соответствии со ст. 284 Гражданского кодекса РФ.</w:t>
      </w:r>
    </w:p>
    <w:p w:rsidR="00E52809" w:rsidRPr="00DD0A10" w:rsidRDefault="00E52809" w:rsidP="00455BB2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DD0A10">
        <w:rPr>
          <w:sz w:val="23"/>
          <w:szCs w:val="23"/>
        </w:rPr>
        <w:t>.</w:t>
      </w:r>
    </w:p>
    <w:bookmarkEnd w:id="3"/>
    <w:bookmarkEnd w:id="4"/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 xml:space="preserve"> ПРОЧИЕ УСЛОВИЯ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Вопросы, не урегулированные </w:t>
      </w:r>
      <w:r w:rsidR="00455BB2">
        <w:rPr>
          <w:sz w:val="23"/>
          <w:szCs w:val="23"/>
        </w:rPr>
        <w:t xml:space="preserve">настоящим </w:t>
      </w:r>
      <w:r w:rsidRPr="00DD0A10">
        <w:rPr>
          <w:sz w:val="23"/>
          <w:szCs w:val="23"/>
        </w:rPr>
        <w:t>Договором, регулируются действующим законодательством.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со множественностью лиц на стороне Арендатора.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:rsidR="00E52809" w:rsidRPr="00DD0A10" w:rsidRDefault="00E663C6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Договор составлен в 2</w:t>
      </w:r>
      <w:r w:rsidR="00782D4F" w:rsidRPr="00DD0A10">
        <w:rPr>
          <w:sz w:val="23"/>
          <w:szCs w:val="23"/>
        </w:rPr>
        <w:t>-х  экземплярах, имеющих равную юридическую силу</w:t>
      </w:r>
      <w:r w:rsidR="00E52809" w:rsidRPr="00DD0A10">
        <w:rPr>
          <w:sz w:val="23"/>
          <w:szCs w:val="23"/>
        </w:rPr>
        <w:t>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ПРИЛОЖЕНИЕ К ДОГОВОРУ</w:t>
      </w:r>
    </w:p>
    <w:p w:rsidR="00E52809" w:rsidRPr="00DD0A10" w:rsidRDefault="00E52809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Акт сдачи-приемки земельного участка.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РЕКВИЗИТЫ СТОРОН</w:t>
      </w:r>
    </w:p>
    <w:p w:rsidR="00455BB2" w:rsidRPr="00447B82" w:rsidRDefault="00455BB2" w:rsidP="00455BB2">
      <w:pPr>
        <w:pStyle w:val="10"/>
        <w:ind w:firstLine="426"/>
        <w:rPr>
          <w:sz w:val="23"/>
          <w:szCs w:val="23"/>
        </w:rPr>
      </w:pPr>
      <w:r w:rsidRPr="00447B82">
        <w:rPr>
          <w:sz w:val="23"/>
          <w:szCs w:val="23"/>
        </w:rPr>
        <w:t>Арендодатель: Администрация Златоустовского городского округа, ИНН: 7404010582, ОГРН: 1027400579777, юрид</w:t>
      </w:r>
      <w:r>
        <w:rPr>
          <w:sz w:val="23"/>
          <w:szCs w:val="23"/>
        </w:rPr>
        <w:t>ический</w:t>
      </w:r>
      <w:r w:rsidRPr="00447B82">
        <w:rPr>
          <w:sz w:val="23"/>
          <w:szCs w:val="23"/>
        </w:rPr>
        <w:t xml:space="preserve"> адрес: 456200, Челябинская область, г. Златоуст, ул. Таганайская, </w:t>
      </w:r>
      <w:r>
        <w:rPr>
          <w:sz w:val="23"/>
          <w:szCs w:val="23"/>
        </w:rPr>
        <w:t xml:space="preserve">       </w:t>
      </w:r>
      <w:r w:rsidRPr="00447B82">
        <w:rPr>
          <w:sz w:val="23"/>
          <w:szCs w:val="23"/>
        </w:rPr>
        <w:t>д. 1, тел. 62-10-48, 62-01-14, 62-01-11.</w:t>
      </w:r>
    </w:p>
    <w:p w:rsidR="00E52809" w:rsidRPr="00DD0A10" w:rsidRDefault="00E52809" w:rsidP="00782D4F">
      <w:pPr>
        <w:pStyle w:val="10"/>
        <w:ind w:firstLine="426"/>
        <w:rPr>
          <w:sz w:val="23"/>
          <w:szCs w:val="23"/>
        </w:rPr>
      </w:pPr>
      <w:r w:rsidRPr="00DD0A10">
        <w:rPr>
          <w:sz w:val="23"/>
          <w:szCs w:val="23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:rsidR="00E52809" w:rsidRPr="00DD0A10" w:rsidRDefault="00E52809" w:rsidP="00E52809">
      <w:pPr>
        <w:widowControl/>
        <w:shd w:val="clear" w:color="auto" w:fill="FFFFFF"/>
        <w:ind w:firstLine="2268"/>
        <w:jc w:val="center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Получатель - УФК по Челябинской области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(КУИ ЗГО)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ИНН 7404009308, КПП 740401001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Р/счет  03100643000000016900,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Банк получателя – Отделение Челябинск Банка России/УФК по Челябинской области г.Челябинск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Номер счета банка получателя средств, кор.счета 40102810645370000062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БИК 017501500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КБК 118 1 11 050 1204 0000 120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ОКТМО 75712000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Назначение платежа: арендная плата за землю №__________</w:t>
      </w:r>
    </w:p>
    <w:p w:rsidR="00E81C9F" w:rsidRPr="00DD0A10" w:rsidRDefault="00E81C9F" w:rsidP="00E95657">
      <w:pPr>
        <w:widowControl/>
        <w:shd w:val="clear" w:color="auto" w:fill="FFFFFF"/>
        <w:rPr>
          <w:sz w:val="23"/>
          <w:szCs w:val="23"/>
        </w:rPr>
      </w:pPr>
    </w:p>
    <w:p w:rsidR="00A30032" w:rsidRDefault="00A30032" w:rsidP="00A30032">
      <w:pPr>
        <w:jc w:val="both"/>
        <w:rPr>
          <w:sz w:val="23"/>
          <w:szCs w:val="23"/>
        </w:rPr>
      </w:pPr>
      <w:r w:rsidRPr="00413556">
        <w:rPr>
          <w:color w:val="000000"/>
          <w:sz w:val="23"/>
          <w:szCs w:val="23"/>
        </w:rPr>
        <w:t xml:space="preserve">Заместитель </w:t>
      </w:r>
      <w:r>
        <w:rPr>
          <w:sz w:val="23"/>
          <w:szCs w:val="23"/>
        </w:rPr>
        <w:t>Главы Златоустовского</w:t>
      </w:r>
    </w:p>
    <w:p w:rsidR="00A30032" w:rsidRDefault="00A30032" w:rsidP="00A30032">
      <w:pPr>
        <w:jc w:val="both"/>
        <w:rPr>
          <w:sz w:val="23"/>
          <w:szCs w:val="23"/>
        </w:rPr>
      </w:pPr>
      <w:r>
        <w:rPr>
          <w:sz w:val="23"/>
          <w:szCs w:val="23"/>
        </w:rPr>
        <w:t>городского округа по имуществу</w:t>
      </w:r>
    </w:p>
    <w:p w:rsidR="00A30032" w:rsidRPr="00413556" w:rsidRDefault="00A30032" w:rsidP="00A30032">
      <w:pPr>
        <w:jc w:val="both"/>
        <w:rPr>
          <w:color w:val="000000"/>
          <w:sz w:val="23"/>
          <w:szCs w:val="23"/>
        </w:rPr>
      </w:pPr>
      <w:r>
        <w:rPr>
          <w:sz w:val="23"/>
          <w:szCs w:val="23"/>
        </w:rPr>
        <w:t xml:space="preserve">и финансам                                                                </w:t>
      </w:r>
      <w:r>
        <w:rPr>
          <w:color w:val="000000"/>
          <w:sz w:val="23"/>
          <w:szCs w:val="23"/>
        </w:rPr>
        <w:t xml:space="preserve">   </w:t>
      </w:r>
      <w:r w:rsidRPr="00413556">
        <w:rPr>
          <w:color w:val="000000"/>
          <w:sz w:val="23"/>
          <w:szCs w:val="23"/>
        </w:rPr>
        <w:t>____________________</w:t>
      </w:r>
      <w:r>
        <w:rPr>
          <w:color w:val="000000"/>
          <w:sz w:val="23"/>
          <w:szCs w:val="23"/>
        </w:rPr>
        <w:t>А.А.Дьячков</w:t>
      </w:r>
      <w:r w:rsidRPr="00413556">
        <w:rPr>
          <w:color w:val="000000"/>
          <w:sz w:val="23"/>
          <w:szCs w:val="23"/>
        </w:rPr>
        <w:t xml:space="preserve"> </w:t>
      </w:r>
    </w:p>
    <w:p w:rsidR="007B0077" w:rsidRPr="00DD0A10" w:rsidRDefault="007B0077" w:rsidP="007B0077">
      <w:pPr>
        <w:jc w:val="both"/>
        <w:rPr>
          <w:color w:val="000000" w:themeColor="text1"/>
          <w:sz w:val="23"/>
          <w:szCs w:val="23"/>
        </w:rPr>
      </w:pPr>
    </w:p>
    <w:p w:rsidR="00035B49" w:rsidRPr="00DD0A10" w:rsidRDefault="00DD0A10" w:rsidP="00035B49">
      <w:pPr>
        <w:jc w:val="both"/>
        <w:rPr>
          <w:color w:val="000000" w:themeColor="text1"/>
          <w:sz w:val="23"/>
          <w:szCs w:val="23"/>
        </w:rPr>
      </w:pPr>
      <w:r w:rsidRPr="00DD0A10">
        <w:rPr>
          <w:sz w:val="23"/>
          <w:szCs w:val="23"/>
        </w:rPr>
        <w:fldChar w:fldCharType="begin"/>
      </w:r>
      <w:r w:rsidRPr="00DD0A10">
        <w:rPr>
          <w:sz w:val="23"/>
          <w:szCs w:val="23"/>
        </w:rPr>
        <w:instrText xml:space="preserve">DOCVARIABLE "SP_FUNC: GetVicariousSignature (CONTEXT)" \* MERGEFORMAT </w:instrText>
      </w:r>
      <w:r w:rsidRPr="00DD0A10">
        <w:rPr>
          <w:sz w:val="23"/>
          <w:szCs w:val="23"/>
        </w:rPr>
        <w:fldChar w:fldCharType="separate"/>
      </w:r>
      <w:r w:rsidR="00E95657" w:rsidRPr="00DD0A10">
        <w:rPr>
          <w:color w:val="000000" w:themeColor="text1"/>
          <w:sz w:val="23"/>
          <w:szCs w:val="23"/>
        </w:rPr>
        <w:t xml:space="preserve"> </w:t>
      </w:r>
      <w:r w:rsidRPr="00DD0A10">
        <w:rPr>
          <w:color w:val="000000" w:themeColor="text1"/>
          <w:sz w:val="23"/>
          <w:szCs w:val="23"/>
        </w:rPr>
        <w:fldChar w:fldCharType="end"/>
      </w:r>
    </w:p>
    <w:p w:rsidR="00902EB5" w:rsidRPr="00DD0A10" w:rsidRDefault="000F2364" w:rsidP="000F2364">
      <w:pPr>
        <w:jc w:val="both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              м.п.</w:t>
      </w:r>
    </w:p>
    <w:p w:rsidR="00E81C9F" w:rsidRPr="00DD0A10" w:rsidRDefault="00E81C9F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81C9F" w:rsidP="00E81C9F">
      <w:pPr>
        <w:widowControl/>
        <w:shd w:val="clear" w:color="auto" w:fill="FFFFFF"/>
        <w:rPr>
          <w:sz w:val="23"/>
          <w:szCs w:val="23"/>
        </w:rPr>
      </w:pPr>
      <w:r w:rsidRPr="00DD0A10">
        <w:rPr>
          <w:b/>
          <w:bCs/>
          <w:color w:val="000000"/>
          <w:sz w:val="23"/>
          <w:szCs w:val="23"/>
        </w:rPr>
        <w:lastRenderedPageBreak/>
        <w:t xml:space="preserve">Арендатор: </w:t>
      </w:r>
      <w:r w:rsidR="003D34E7" w:rsidRPr="00DD0A10">
        <w:rPr>
          <w:b/>
          <w:sz w:val="23"/>
          <w:szCs w:val="23"/>
        </w:rPr>
        <w:t>_______________________________________________</w:t>
      </w:r>
      <w:r w:rsidR="008A1E0B" w:rsidRPr="00DD0A10">
        <w:rPr>
          <w:sz w:val="23"/>
          <w:szCs w:val="23"/>
        </w:rPr>
        <w:fldChar w:fldCharType="begin"/>
      </w:r>
      <w:r w:rsidR="00DA6529" w:rsidRPr="00DD0A10">
        <w:rPr>
          <w:sz w:val="23"/>
          <w:szCs w:val="23"/>
        </w:rPr>
        <w:instrText>DOCVARIABLE "SP_FUNC: Get</w:instrText>
      </w:r>
      <w:r w:rsidR="00DA6529" w:rsidRPr="00DD0A10">
        <w:rPr>
          <w:sz w:val="23"/>
          <w:szCs w:val="23"/>
          <w:lang w:val="en-US"/>
        </w:rPr>
        <w:instrText>OrgAdress</w:instrText>
      </w:r>
      <w:r w:rsidR="00DA6529" w:rsidRPr="00DD0A10">
        <w:rPr>
          <w:sz w:val="23"/>
          <w:szCs w:val="23"/>
        </w:rPr>
        <w:instrText xml:space="preserve">(CONTEXT)" \* MERGEFORMAT </w:instrText>
      </w:r>
      <w:r w:rsidR="008A1E0B" w:rsidRPr="00DD0A10">
        <w:rPr>
          <w:sz w:val="23"/>
          <w:szCs w:val="23"/>
        </w:rPr>
        <w:fldChar w:fldCharType="separate"/>
      </w:r>
    </w:p>
    <w:p w:rsidR="00E95657" w:rsidRPr="00DD0A10" w:rsidRDefault="00E95657" w:rsidP="00E81C9F">
      <w:pPr>
        <w:widowControl/>
        <w:shd w:val="clear" w:color="auto" w:fill="FFFFFF"/>
        <w:rPr>
          <w:sz w:val="23"/>
          <w:szCs w:val="23"/>
        </w:rPr>
      </w:pPr>
    </w:p>
    <w:p w:rsidR="00DA6529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  <w:r w:rsidRPr="00DD0A10">
        <w:rPr>
          <w:sz w:val="23"/>
          <w:szCs w:val="23"/>
        </w:rPr>
        <w:t xml:space="preserve">Адрес регистрации:  </w:t>
      </w:r>
      <w:r w:rsidR="003D34E7" w:rsidRPr="00DD0A10">
        <w:rPr>
          <w:sz w:val="23"/>
          <w:szCs w:val="23"/>
        </w:rPr>
        <w:t>___________________________________________</w:t>
      </w:r>
      <w:r w:rsidRPr="00DD0A10">
        <w:rPr>
          <w:sz w:val="23"/>
          <w:szCs w:val="23"/>
        </w:rPr>
        <w:t xml:space="preserve">    </w:t>
      </w:r>
      <w:r w:rsidR="008A1E0B" w:rsidRPr="00DD0A10">
        <w:rPr>
          <w:sz w:val="23"/>
          <w:szCs w:val="23"/>
        </w:rPr>
        <w:fldChar w:fldCharType="end"/>
      </w:r>
    </w:p>
    <w:p w:rsidR="00DA6529" w:rsidRPr="00DD0A10" w:rsidRDefault="00DA6529" w:rsidP="00E81C9F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972E6E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color w:val="000000"/>
          <w:sz w:val="23"/>
          <w:szCs w:val="23"/>
        </w:rPr>
        <w:t>Фактический адрес:_____________________________________</w:t>
      </w:r>
      <w:r w:rsidR="00E174A7" w:rsidRPr="00DD0A10">
        <w:rPr>
          <w:color w:val="000000"/>
          <w:sz w:val="23"/>
          <w:szCs w:val="23"/>
        </w:rPr>
        <w:t>_______________________</w:t>
      </w:r>
      <w:r w:rsidRPr="00DD0A10">
        <w:rPr>
          <w:color w:val="000000"/>
          <w:sz w:val="23"/>
          <w:szCs w:val="23"/>
        </w:rPr>
        <w:t>__________</w:t>
      </w:r>
    </w:p>
    <w:p w:rsidR="00972E6E" w:rsidRPr="00DD0A10" w:rsidRDefault="00972E6E" w:rsidP="00972E6E">
      <w:pPr>
        <w:widowControl/>
        <w:shd w:val="clear" w:color="auto" w:fill="FFFFFF"/>
        <w:rPr>
          <w:color w:val="000000"/>
          <w:sz w:val="23"/>
          <w:szCs w:val="23"/>
        </w:rPr>
      </w:pPr>
    </w:p>
    <w:p w:rsidR="00E95657" w:rsidRPr="00DD0A10" w:rsidRDefault="008A1E0B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begin"/>
      </w:r>
      <w:r w:rsidR="00972E6E" w:rsidRPr="00DD0A10">
        <w:rPr>
          <w:sz w:val="23"/>
          <w:szCs w:val="23"/>
        </w:rPr>
        <w:instrText xml:space="preserve">DOCVARIABLE "SP_FUNC: GetParamogpN (CONTEXT)" \* MERGEFORMAT </w:instrText>
      </w:r>
      <w:r w:rsidRPr="00DD0A10">
        <w:rPr>
          <w:sz w:val="23"/>
          <w:szCs w:val="23"/>
        </w:rPr>
        <w:fldChar w:fldCharType="separate"/>
      </w:r>
      <w:r w:rsidR="00E95657" w:rsidRPr="00DD0A10">
        <w:rPr>
          <w:sz w:val="23"/>
          <w:szCs w:val="23"/>
        </w:rPr>
        <w:t>Телефон:_______________________________________________________________</w:t>
      </w:r>
    </w:p>
    <w:p w:rsidR="00E95657" w:rsidRPr="00DD0A10" w:rsidRDefault="00E95657" w:rsidP="00972E6E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8A1E0B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end"/>
      </w:r>
    </w:p>
    <w:p w:rsidR="00E95657" w:rsidRPr="00DD0A10" w:rsidRDefault="008A1E0B" w:rsidP="00DD2F19">
      <w:pPr>
        <w:rPr>
          <w:b/>
          <w:sz w:val="23"/>
          <w:szCs w:val="23"/>
          <w:u w:val="single"/>
        </w:rPr>
      </w:pPr>
      <w:r w:rsidRPr="00DD0A10">
        <w:rPr>
          <w:b/>
          <w:sz w:val="23"/>
          <w:szCs w:val="23"/>
          <w:u w:val="single"/>
        </w:rPr>
        <w:fldChar w:fldCharType="begin"/>
      </w:r>
      <w:r w:rsidR="00972E6E" w:rsidRPr="00DD0A10">
        <w:rPr>
          <w:b/>
          <w:sz w:val="23"/>
          <w:szCs w:val="23"/>
          <w:u w:val="single"/>
        </w:rPr>
        <w:instrText xml:space="preserve">DOCVARIABLE "SP_FUNC: GetPodpis (CONTEXT)" \* MERGEFORMAT </w:instrText>
      </w:r>
      <w:r w:rsidRPr="00DD0A10">
        <w:rPr>
          <w:b/>
          <w:sz w:val="23"/>
          <w:szCs w:val="23"/>
          <w:u w:val="single"/>
        </w:rPr>
        <w:fldChar w:fldCharType="separate"/>
      </w:r>
      <w:r w:rsidR="00E95657" w:rsidRPr="00DD0A10">
        <w:rPr>
          <w:b/>
          <w:sz w:val="23"/>
          <w:szCs w:val="23"/>
          <w:u w:val="single"/>
        </w:rPr>
        <w:t>_____</w:t>
      </w:r>
      <w:r w:rsidR="003D34E7" w:rsidRPr="00DD0A10">
        <w:rPr>
          <w:b/>
          <w:sz w:val="23"/>
          <w:szCs w:val="23"/>
          <w:u w:val="single"/>
        </w:rPr>
        <w:t xml:space="preserve"> </w:t>
      </w:r>
      <w:r w:rsidR="00E95657" w:rsidRPr="00DD0A10">
        <w:rPr>
          <w:b/>
          <w:sz w:val="23"/>
          <w:szCs w:val="23"/>
          <w:u w:val="single"/>
        </w:rPr>
        <w:t>___________________________________________</w:t>
      </w:r>
    </w:p>
    <w:p w:rsidR="00972E6E" w:rsidRPr="00DD0A10" w:rsidRDefault="008A1E0B" w:rsidP="000F2364">
      <w:pPr>
        <w:rPr>
          <w:sz w:val="23"/>
          <w:szCs w:val="23"/>
        </w:rPr>
      </w:pPr>
      <w:r w:rsidRPr="00DD0A10">
        <w:rPr>
          <w:b/>
          <w:sz w:val="23"/>
          <w:szCs w:val="23"/>
          <w:u w:val="single"/>
        </w:rPr>
        <w:fldChar w:fldCharType="end"/>
      </w:r>
      <w:r w:rsidR="00DD0A10" w:rsidRPr="00DD0A10">
        <w:rPr>
          <w:sz w:val="23"/>
          <w:szCs w:val="23"/>
        </w:rPr>
        <w:fldChar w:fldCharType="begin"/>
      </w:r>
      <w:r w:rsidR="00DD0A10" w:rsidRPr="00DD0A10">
        <w:rPr>
          <w:sz w:val="23"/>
          <w:szCs w:val="23"/>
        </w:rPr>
        <w:instrText xml:space="preserve">DOCVARIABLE "SP_FUNC: GetPodpisD (CONTEXT)" \* MERGEFORMAT </w:instrText>
      </w:r>
      <w:r w:rsidR="00DD0A10" w:rsidRPr="00DD0A10">
        <w:rPr>
          <w:sz w:val="23"/>
          <w:szCs w:val="23"/>
        </w:rPr>
        <w:fldChar w:fldCharType="separate"/>
      </w:r>
      <w:r w:rsidR="00E95657" w:rsidRPr="00DD0A10">
        <w:rPr>
          <w:sz w:val="23"/>
          <w:szCs w:val="23"/>
        </w:rPr>
        <w:t xml:space="preserve">                                /Ф.И.О./                                                                /подпись/   </w:t>
      </w:r>
      <w:r w:rsidR="00DD0A10" w:rsidRPr="00DD0A10">
        <w:rPr>
          <w:sz w:val="23"/>
          <w:szCs w:val="23"/>
        </w:rPr>
        <w:fldChar w:fldCharType="end"/>
      </w:r>
    </w:p>
    <w:sectPr w:rsidR="00972E6E" w:rsidRPr="00DD0A10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1486" w:rsidRDefault="00661486">
      <w:r>
        <w:separator/>
      </w:r>
    </w:p>
  </w:endnote>
  <w:endnote w:type="continuationSeparator" w:id="0">
    <w:p w:rsidR="00661486" w:rsidRDefault="00661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1486" w:rsidRDefault="00661486">
      <w:r>
        <w:separator/>
      </w:r>
    </w:p>
  </w:footnote>
  <w:footnote w:type="continuationSeparator" w:id="0">
    <w:p w:rsidR="00661486" w:rsidRDefault="006614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 w15:restartNumberingAfterBreak="0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A648A"/>
    <w:rsid w:val="000B6DC8"/>
    <w:rsid w:val="000D1AC8"/>
    <w:rsid w:val="000F2364"/>
    <w:rsid w:val="000F2E0C"/>
    <w:rsid w:val="000F4BEE"/>
    <w:rsid w:val="00132825"/>
    <w:rsid w:val="0013433A"/>
    <w:rsid w:val="00141922"/>
    <w:rsid w:val="00154B0B"/>
    <w:rsid w:val="001612A3"/>
    <w:rsid w:val="00183826"/>
    <w:rsid w:val="00186EDF"/>
    <w:rsid w:val="00193CC7"/>
    <w:rsid w:val="001C058B"/>
    <w:rsid w:val="001C6F32"/>
    <w:rsid w:val="001D2CAD"/>
    <w:rsid w:val="001F5933"/>
    <w:rsid w:val="00226A2C"/>
    <w:rsid w:val="00262922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0577"/>
    <w:rsid w:val="00342311"/>
    <w:rsid w:val="00345CCF"/>
    <w:rsid w:val="003770CD"/>
    <w:rsid w:val="00382169"/>
    <w:rsid w:val="003944A4"/>
    <w:rsid w:val="003A5CED"/>
    <w:rsid w:val="003C3539"/>
    <w:rsid w:val="003D13EF"/>
    <w:rsid w:val="003D34E7"/>
    <w:rsid w:val="003E2BEE"/>
    <w:rsid w:val="003E50BB"/>
    <w:rsid w:val="00401028"/>
    <w:rsid w:val="004244AA"/>
    <w:rsid w:val="004330BD"/>
    <w:rsid w:val="0043741A"/>
    <w:rsid w:val="00442667"/>
    <w:rsid w:val="00455BB2"/>
    <w:rsid w:val="004662EC"/>
    <w:rsid w:val="004710CE"/>
    <w:rsid w:val="004B34AF"/>
    <w:rsid w:val="004B5766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C10CE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A1E0B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74B56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30032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B6AD5"/>
    <w:rsid w:val="00BE38C8"/>
    <w:rsid w:val="00BE65A0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2B15"/>
    <w:rsid w:val="00CD512E"/>
    <w:rsid w:val="00D03316"/>
    <w:rsid w:val="00D03AD3"/>
    <w:rsid w:val="00D51D6D"/>
    <w:rsid w:val="00D539AC"/>
    <w:rsid w:val="00D62C12"/>
    <w:rsid w:val="00D63B1C"/>
    <w:rsid w:val="00DA6529"/>
    <w:rsid w:val="00DB57D8"/>
    <w:rsid w:val="00DC55EC"/>
    <w:rsid w:val="00DD0A10"/>
    <w:rsid w:val="00DD16EC"/>
    <w:rsid w:val="00DD2F19"/>
    <w:rsid w:val="00DD7814"/>
    <w:rsid w:val="00DE27E0"/>
    <w:rsid w:val="00DE7B99"/>
    <w:rsid w:val="00DF43ED"/>
    <w:rsid w:val="00DF6D45"/>
    <w:rsid w:val="00E126DD"/>
    <w:rsid w:val="00E174A7"/>
    <w:rsid w:val="00E26A35"/>
    <w:rsid w:val="00E52809"/>
    <w:rsid w:val="00E663C6"/>
    <w:rsid w:val="00E81C9F"/>
    <w:rsid w:val="00E95657"/>
    <w:rsid w:val="00EA4458"/>
    <w:rsid w:val="00EA6DC8"/>
    <w:rsid w:val="00ED6292"/>
    <w:rsid w:val="00EE4E62"/>
    <w:rsid w:val="00EF05C7"/>
    <w:rsid w:val="00EF49F5"/>
    <w:rsid w:val="00F156F3"/>
    <w:rsid w:val="00F22423"/>
    <w:rsid w:val="00F27BDF"/>
    <w:rsid w:val="00F3686D"/>
    <w:rsid w:val="00F43724"/>
    <w:rsid w:val="00F46993"/>
    <w:rsid w:val="00F50953"/>
    <w:rsid w:val="00F65D46"/>
    <w:rsid w:val="00F71B21"/>
    <w:rsid w:val="00F7532E"/>
    <w:rsid w:val="00F81AFE"/>
    <w:rsid w:val="00FA1A73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E03D077"/>
  <w15:docId w15:val="{CD61177D-AB11-42BD-B52C-A16071A24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0</TotalTime>
  <Pages>5</Pages>
  <Words>1963</Words>
  <Characters>11195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2020-11-26T06:18:00Z</cp:lastPrinted>
  <dcterms:created xsi:type="dcterms:W3CDTF">2024-12-25T10:41:00Z</dcterms:created>
  <dcterms:modified xsi:type="dcterms:W3CDTF">2024-12-25T10:41:00Z</dcterms:modified>
</cp:coreProperties>
</file>